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63"/>
        <w:gridCol w:w="4530"/>
        <w:gridCol w:w="3686"/>
        <w:gridCol w:w="6"/>
      </w:tblGrid>
      <w:tr w:rsidR="002F054A" w:rsidRPr="003B7C5A" w:rsidTr="00DE69B4">
        <w:trPr>
          <w:gridAfter w:val="1"/>
          <w:wAfter w:w="6" w:type="dxa"/>
          <w:trHeight w:val="617"/>
          <w:tblHeader/>
        </w:trPr>
        <w:tc>
          <w:tcPr>
            <w:tcW w:w="9379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2011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E69B4">
        <w:trPr>
          <w:tblHeader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E69B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DE69B4" w:rsidP="00DE69B4">
            <w:pPr>
              <w:pStyle w:val="FootnoteText"/>
              <w:ind w:left="-104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top w:val="single" w:sz="4" w:space="0" w:color="auto"/>
              <w:right w:val="nil"/>
            </w:tcBorders>
          </w:tcPr>
          <w:p w:rsidR="00FD5D04" w:rsidRDefault="002F054A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E69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D5D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FD5D04" w:rsidRDefault="00FD5D04" w:rsidP="00FD5D0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FD5D04" w:rsidRDefault="00FD5D04" w:rsidP="00FD5D0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จันทร์สุดา นกน้อย</w:t>
            </w:r>
          </w:p>
          <w:p w:rsidR="00FD5D04" w:rsidRDefault="00FD5D04" w:rsidP="00FD5D0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FD5D04" w:rsidRDefault="00FD5D04" w:rsidP="00FD5D0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453A01" w:rsidRPr="00FD5D04" w:rsidRDefault="00FD5D04" w:rsidP="00FD5D04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FD5D04" w:rsidRDefault="002F054A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D5D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FD5D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FD5D04" w:rsidRDefault="00FD5D04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FD5D04" w:rsidRDefault="00FD5D04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FD5D04" w:rsidRDefault="00FD5D04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FD5D04" w:rsidRDefault="00FD5D04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453A01" w:rsidRPr="00FD5D04" w:rsidRDefault="00FD5D04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right w:val="nil"/>
            </w:tcBorders>
          </w:tcPr>
          <w:p w:rsidR="00FD5D04" w:rsidRDefault="002F054A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D5D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D5D0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นางสุทธิรา คำสิน</w:t>
            </w:r>
          </w:p>
          <w:p w:rsidR="006C7B37" w:rsidRPr="00FD5D04" w:rsidRDefault="00FD5D04" w:rsidP="00FD5D04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FD5D04" w:rsidRDefault="00D849B7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D5D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FD5D04">
              <w:rPr>
                <w:rFonts w:ascii="TH SarabunPSK" w:hAnsi="TH SarabunPSK" w:cs="TH SarabunPSK" w:hint="cs"/>
                <w:sz w:val="30"/>
                <w:szCs w:val="30"/>
                <w:cs/>
              </w:rPr>
              <w:t>614</w:t>
            </w:r>
          </w:p>
          <w:p w:rsidR="006C7B37" w:rsidRPr="00FD5D04" w:rsidRDefault="00FD5D04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</w:tc>
      </w:tr>
      <w:tr w:rsidR="002F054A" w:rsidRPr="003B7C5A" w:rsidTr="00FD5D04">
        <w:trPr>
          <w:gridAfter w:val="1"/>
          <w:wAfter w:w="6" w:type="dxa"/>
          <w:trHeight w:val="8781"/>
        </w:trPr>
        <w:tc>
          <w:tcPr>
            <w:tcW w:w="9379" w:type="dxa"/>
            <w:gridSpan w:val="3"/>
          </w:tcPr>
          <w:p w:rsidR="002F054A" w:rsidRPr="00B43852" w:rsidRDefault="002F054A" w:rsidP="00B438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B438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438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9319F" w:rsidRPr="00B43852" w:rsidRDefault="0009319F" w:rsidP="00B43852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B438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B438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B438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B4385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B438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 w:rsidRPr="00B438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09319F" w:rsidRPr="00B43852" w:rsidRDefault="0009319F" w:rsidP="00B43852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438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09319F" w:rsidRPr="00B43852" w:rsidRDefault="0009319F" w:rsidP="00B43852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/>
                <w:sz w:val="30"/>
                <w:szCs w:val="30"/>
              </w:rPr>
              <w:sym w:font="Wingdings" w:char="F06C"/>
            </w: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438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E69B4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09319F" w:rsidRPr="00B43852" w:rsidRDefault="00DE69B4" w:rsidP="00B438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319F" w:rsidRPr="00B43852">
              <w:rPr>
                <w:rFonts w:ascii="TH SarabunPSK" w:hAnsi="TH SarabunPSK" w:cs="TH SarabunPSK"/>
                <w:sz w:val="30"/>
                <w:szCs w:val="30"/>
              </w:rPr>
              <w:sym w:font="Wingdings" w:char="F06C"/>
            </w:r>
            <w:r w:rsidR="0009319F" w:rsidRPr="00B438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319F" w:rsidRPr="00B438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จัดทำรายงานผลการดำเนินงานตามแผน/ตัวชี้วัด 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09319F" w:rsidRPr="00B43852" w:rsidRDefault="00DE69B4" w:rsidP="00B438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09319F" w:rsidRPr="00B43852">
              <w:rPr>
                <w:rFonts w:ascii="TH SarabunPSK" w:hAnsi="TH SarabunPSK" w:cs="TH SarabunPSK"/>
                <w:sz w:val="30"/>
                <w:szCs w:val="30"/>
              </w:rPr>
              <w:sym w:font="Wingdings" w:char="F06C"/>
            </w:r>
            <w:r w:rsidR="0009319F" w:rsidRPr="00B438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319F" w:rsidRPr="00B438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FD5D04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09319F" w:rsidRPr="00B43852" w:rsidRDefault="00DE69B4" w:rsidP="00B438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9319F" w:rsidRPr="00B43852">
              <w:rPr>
                <w:rFonts w:ascii="TH SarabunPSK" w:hAnsi="TH SarabunPSK" w:cs="TH SarabunPSK"/>
                <w:sz w:val="30"/>
                <w:szCs w:val="30"/>
              </w:rPr>
              <w:sym w:font="Wingdings" w:char="F06C"/>
            </w:r>
            <w:r w:rsidR="0009319F" w:rsidRPr="00B438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การให้ความสำคัญกับผู้รับบริการและผู้มีส่วนได้ส่วนเสีย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09319F" w:rsidRPr="00B43852" w:rsidRDefault="0009319F" w:rsidP="00B43852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09319F" w:rsidRPr="00B43852" w:rsidRDefault="0009319F" w:rsidP="00B43852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09319F" w:rsidRPr="00B43852" w:rsidRDefault="0009319F" w:rsidP="00B43852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09319F" w:rsidRPr="00B43852" w:rsidRDefault="0009319F" w:rsidP="00B43852">
            <w:pPr>
              <w:pStyle w:val="ListParagraph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B43852">
              <w:rPr>
                <w:rFonts w:ascii="TH SarabunPSK" w:hAnsi="TH SarabunPSK" w:cs="TH SarabunPSK"/>
                <w:sz w:val="30"/>
                <w:szCs w:val="30"/>
              </w:rPr>
              <w:sym w:font="Wingdings" w:char="F06C"/>
            </w: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4385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10"/>
              </w:numPr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จัดทำคู่มือการปฏิบัติงานที่อยู่ในความรับผิดชอบของสำนัก/หน่วยงาน โดยมีการการจัดทำข้อกำหนดที่สำคัญของผลผลิต การบริการ และกระบวนการทำงานที่สำคัญ</w:t>
            </w:r>
          </w:p>
          <w:p w:rsidR="0009319F" w:rsidRPr="00B43852" w:rsidRDefault="0009319F" w:rsidP="00B43852">
            <w:pPr>
              <w:pStyle w:val="ListParagraph"/>
              <w:numPr>
                <w:ilvl w:val="1"/>
                <w:numId w:val="10"/>
              </w:numPr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มีการออกแบบผลผลิต การบริการ และกระบวนการทำงานให้เป็นไปตามข้อกำหนดที่สำคัญ</w:t>
            </w:r>
          </w:p>
          <w:p w:rsidR="0009319F" w:rsidRPr="00B43852" w:rsidRDefault="0009319F" w:rsidP="00B43852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มีการรายงานผลการปฏิบัติงานตามคู่มือการปฏิบัติงาน เพื่อให้การปฏิบัติงานเป็นไปตามข้อกำหนดที่สำคัญ</w:t>
            </w:r>
          </w:p>
          <w:p w:rsidR="0009319F" w:rsidRPr="00B43852" w:rsidRDefault="0009319F" w:rsidP="00B43852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ผลการดำเนินการและคุณภาพของผลผลิตและการบริการของสำนัก/หน่วยงาน</w:t>
            </w:r>
          </w:p>
          <w:p w:rsidR="0009319F" w:rsidRPr="00B43852" w:rsidRDefault="0009319F" w:rsidP="00B43852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E379B3" w:rsidRPr="00B43852" w:rsidRDefault="0009319F" w:rsidP="00B43852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43852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1F4D43">
        <w:trPr>
          <w:gridAfter w:val="1"/>
          <w:wAfter w:w="6" w:type="dxa"/>
          <w:trHeight w:val="3393"/>
        </w:trPr>
        <w:tc>
          <w:tcPr>
            <w:tcW w:w="9379" w:type="dxa"/>
            <w:gridSpan w:val="3"/>
          </w:tcPr>
          <w:p w:rsidR="002F054A" w:rsidRPr="003B7C5A" w:rsidRDefault="00E379B3" w:rsidP="001F4D43">
            <w:pPr>
              <w:ind w:right="-514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B43852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B438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B438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9319F" w:rsidRPr="003B7C5A" w:rsidTr="00B43852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B438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09319F" w:rsidRDefault="0009319F" w:rsidP="00B43852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B43852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B438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B438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B43852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B438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B438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B43852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B438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B438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B43852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B438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B43852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43852">
        <w:trPr>
          <w:gridAfter w:val="1"/>
          <w:wAfter w:w="6" w:type="dxa"/>
          <w:trHeight w:val="3807"/>
        </w:trPr>
        <w:tc>
          <w:tcPr>
            <w:tcW w:w="9379" w:type="dxa"/>
            <w:gridSpan w:val="3"/>
          </w:tcPr>
          <w:p w:rsidR="002F054A" w:rsidRPr="003B7C5A" w:rsidRDefault="002F054A" w:rsidP="00B43852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6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52"/>
              <w:gridCol w:w="1438"/>
              <w:gridCol w:w="1277"/>
              <w:gridCol w:w="1341"/>
              <w:gridCol w:w="1276"/>
            </w:tblGrid>
            <w:tr w:rsidR="002F054A" w:rsidRPr="003B7C5A" w:rsidTr="0073504B">
              <w:trPr>
                <w:trHeight w:val="1392"/>
                <w:jc w:val="center"/>
              </w:trPr>
              <w:tc>
                <w:tcPr>
                  <w:tcW w:w="335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3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4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73504B">
              <w:trPr>
                <w:trHeight w:val="1713"/>
                <w:jc w:val="center"/>
              </w:trPr>
              <w:tc>
                <w:tcPr>
                  <w:tcW w:w="3352" w:type="dxa"/>
                </w:tcPr>
                <w:p w:rsidR="004032BC" w:rsidRPr="00B26A52" w:rsidRDefault="0009319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438" w:type="dxa"/>
                </w:tcPr>
                <w:p w:rsidR="004032BC" w:rsidRPr="00AC4F8B" w:rsidRDefault="00550C06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09319F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4385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  <w:p w:rsidR="00B43852" w:rsidRDefault="00B4385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(20 รายการ)</w:t>
                  </w:r>
                </w:p>
              </w:tc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4385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4385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43852" w:rsidRPr="003B7C5A" w:rsidTr="00DE69B4">
        <w:trPr>
          <w:gridAfter w:val="1"/>
          <w:wAfter w:w="6" w:type="dxa"/>
          <w:trHeight w:val="842"/>
        </w:trPr>
        <w:tc>
          <w:tcPr>
            <w:tcW w:w="9379" w:type="dxa"/>
            <w:gridSpan w:val="3"/>
          </w:tcPr>
          <w:p w:rsidR="00B43852" w:rsidRPr="00B43852" w:rsidRDefault="00B43852" w:rsidP="00B4385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B43852" w:rsidRPr="00B43852" w:rsidRDefault="00B43852" w:rsidP="00B43852">
            <w:pPr>
              <w:tabs>
                <w:tab w:val="left" w:pos="559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สำนักมาตรฐานและประเมินผลอุดมศึกษาได้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B43852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โดยมีการดำเนินการ ทั้งหมด 20 รายการ ดังนี้</w:t>
            </w:r>
          </w:p>
          <w:p w:rsidR="00B43852" w:rsidRPr="00B43852" w:rsidRDefault="00B43852" w:rsidP="00B43852">
            <w:pPr>
              <w:pStyle w:val="ListParagraph"/>
              <w:numPr>
                <w:ilvl w:val="0"/>
                <w:numId w:val="11"/>
              </w:numPr>
              <w:ind w:left="882" w:hanging="357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1.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2.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 ตามภารกิจของสำนัก/หน่วยงาน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  <w:t>3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 ตามภารกิจของสำนัก/หน่วยงาน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4.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9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5.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 ประเมินผลการดำเนินโครงการ ตามภารกิจของสำนัก/หน่วยงาน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  <w:t>6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 โครงการ ตามภารกิจของสำนัก/หน่วยงาน</w:t>
            </w:r>
          </w:p>
          <w:p w:rsidR="00B43852" w:rsidRPr="00B43852" w:rsidRDefault="00B43852" w:rsidP="00B43852">
            <w:pPr>
              <w:pStyle w:val="ListParagraph"/>
              <w:numPr>
                <w:ilvl w:val="0"/>
                <w:numId w:val="12"/>
              </w:numPr>
              <w:spacing w:line="360" w:lineRule="exact"/>
              <w:ind w:left="882" w:hanging="357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7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จัดทำ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74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8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9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lastRenderedPageBreak/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9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จัดทำรายงานผลการดำเนินงานตามแผน/ตัวชี้วัด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ของสำนัก/หน่วยงาน</w:t>
            </w:r>
          </w:p>
          <w:p w:rsidR="00B43852" w:rsidRPr="00B43852" w:rsidRDefault="00B43852" w:rsidP="00B43852">
            <w:pPr>
              <w:pStyle w:val="ListParagraph"/>
              <w:numPr>
                <w:ilvl w:val="0"/>
                <w:numId w:val="13"/>
              </w:numPr>
              <w:ind w:left="882" w:hanging="357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  <w:t>1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0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/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หน่วยงาน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9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  <w:t>1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สำรวจ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วิเคราะห์ และ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  <w:t>1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2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สำรวจ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วิเคราะห์ และ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ind w:firstLine="522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13. สำรวจ และวิเคราะห์ ความต้องการและความคาดหวังของผู้รับบริการและผู้มีส่วนได้ส่วนเสีย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ind w:firstLine="522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14.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B43852" w:rsidRPr="00B43852" w:rsidRDefault="00B43852" w:rsidP="00B43852">
            <w:pPr>
              <w:pStyle w:val="ListParagraph"/>
              <w:numPr>
                <w:ilvl w:val="0"/>
                <w:numId w:val="14"/>
              </w:numPr>
              <w:tabs>
                <w:tab w:val="left" w:pos="1137"/>
              </w:tabs>
              <w:ind w:left="882" w:hanging="357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74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  <w:t>1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5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จัดทำ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คู่มือการปฏิบัติงานที่อยู่ในความรับผิดชอบของสำนัก/หน่วยงาน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โดยการจัดทำ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ข้อกำหนดที่สำคัญของผลผลิต การบริการ และกระบวนการทำงานที่สำคัญ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74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  <w:t>1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6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มี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  <w:t>1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7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มีการ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รายงานผลการปฏิบัติงานตามคู่มือการปฏิบัติงาน เพื่อให้การปฏิบัติงานเป็นไปตามข้อกำหนดที่สำคัญ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18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  <w:t xml:space="preserve">มีการกำหนดตัวชี้วัดผลการดำเนินการที่สำคัญของกระบวนการที่สำนัก/หน่วยงาน 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ที่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ของสำนัก/หน่วยงาน</w:t>
            </w:r>
          </w:p>
          <w:p w:rsidR="00B43852" w:rsidRPr="00B43852" w:rsidRDefault="00B43852" w:rsidP="00B43852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19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B4385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ab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B43852" w:rsidRPr="00B43852" w:rsidRDefault="00B43852" w:rsidP="00B4385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 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20.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มีขั้นตอน/วิธีการเตรียมความพร้อมเพื่อให้การปฏิบัติงานมีความต่อเนื่อง หรือการทำให้คืนสู่สภาพเดิม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B4385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B43852" w:rsidRPr="003B7C5A" w:rsidTr="00871B71">
        <w:trPr>
          <w:gridAfter w:val="1"/>
          <w:wAfter w:w="6" w:type="dxa"/>
          <w:trHeight w:val="1191"/>
        </w:trPr>
        <w:tc>
          <w:tcPr>
            <w:tcW w:w="9379" w:type="dxa"/>
            <w:gridSpan w:val="3"/>
          </w:tcPr>
          <w:p w:rsidR="00B43852" w:rsidRDefault="00B43852" w:rsidP="00B438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43852" w:rsidRPr="00B43852" w:rsidRDefault="00B43852" w:rsidP="00B438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43852" w:rsidRPr="003B7C5A" w:rsidTr="00871B71">
        <w:trPr>
          <w:gridAfter w:val="1"/>
          <w:wAfter w:w="6" w:type="dxa"/>
          <w:trHeight w:val="1191"/>
        </w:trPr>
        <w:tc>
          <w:tcPr>
            <w:tcW w:w="9379" w:type="dxa"/>
            <w:gridSpan w:val="3"/>
          </w:tcPr>
          <w:p w:rsidR="00B43852" w:rsidRDefault="00B43852" w:rsidP="00B438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43852" w:rsidRPr="00B43852" w:rsidRDefault="00B43852" w:rsidP="00B438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43852" w:rsidRPr="003B7C5A" w:rsidTr="00871B71">
        <w:trPr>
          <w:gridAfter w:val="1"/>
          <w:wAfter w:w="6" w:type="dxa"/>
          <w:trHeight w:val="1191"/>
        </w:trPr>
        <w:tc>
          <w:tcPr>
            <w:tcW w:w="9379" w:type="dxa"/>
            <w:gridSpan w:val="3"/>
          </w:tcPr>
          <w:p w:rsidR="00B43852" w:rsidRDefault="00B43852" w:rsidP="00B438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43852" w:rsidRPr="00B43852" w:rsidRDefault="00B43852" w:rsidP="00B438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50C06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790" w:rsidRDefault="00B31790">
      <w:r>
        <w:separator/>
      </w:r>
    </w:p>
  </w:endnote>
  <w:endnote w:type="continuationSeparator" w:id="0">
    <w:p w:rsidR="00B31790" w:rsidRDefault="00B31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790" w:rsidRDefault="00B31790">
      <w:r>
        <w:separator/>
      </w:r>
    </w:p>
  </w:footnote>
  <w:footnote w:type="continuationSeparator" w:id="0">
    <w:p w:rsidR="00B31790" w:rsidRDefault="00B31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731E" w:rsidRDefault="0091731E" w:rsidP="0091731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91731E" w:rsidRDefault="0091731E" w:rsidP="0091731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91731E" w:rsidRDefault="0091731E" w:rsidP="0091731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91731E" w:rsidRDefault="0091731E" w:rsidP="0091731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25pt;height:200.25pt" o:bullet="t">
        <v:imagedata r:id="rId1" o:title="321531-200"/>
      </v:shape>
    </w:pict>
  </w:numPicBullet>
  <w:numPicBullet w:numPicBulletId="1">
    <w:pict>
      <v:shape id="_x0000_i1029" type="#_x0000_t75" style="width:249.75pt;height:180pt" o:bullet="t">
        <v:imagedata r:id="rId2" o:title="fullstop-main"/>
      </v:shape>
    </w:pict>
  </w:numPicBullet>
  <w:abstractNum w:abstractNumId="0" w15:restartNumberingAfterBreak="0">
    <w:nsid w:val="178D3897"/>
    <w:multiLevelType w:val="hybridMultilevel"/>
    <w:tmpl w:val="360A9E94"/>
    <w:lvl w:ilvl="0" w:tplc="2196E58C">
      <w:start w:val="1"/>
      <w:numFmt w:val="bullet"/>
      <w:lvlText w:val=""/>
      <w:lvlPicBulletId w:val="1"/>
      <w:lvlJc w:val="left"/>
      <w:pPr>
        <w:ind w:left="123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4B70E85"/>
    <w:multiLevelType w:val="hybridMultilevel"/>
    <w:tmpl w:val="7116BED4"/>
    <w:lvl w:ilvl="0" w:tplc="6AF0079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F473FAF"/>
    <w:multiLevelType w:val="hybridMultilevel"/>
    <w:tmpl w:val="4FB2D66E"/>
    <w:lvl w:ilvl="0" w:tplc="B8FC2A92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1" w15:restartNumberingAfterBreak="0">
    <w:nsid w:val="75F2063F"/>
    <w:multiLevelType w:val="hybridMultilevel"/>
    <w:tmpl w:val="0FA0DC24"/>
    <w:lvl w:ilvl="0" w:tplc="F0C4242E">
      <w:start w:val="1"/>
      <w:numFmt w:val="bullet"/>
      <w:lvlText w:val=""/>
      <w:lvlPicBulletId w:val="1"/>
      <w:lvlJc w:val="left"/>
      <w:pPr>
        <w:ind w:left="85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12"/>
  </w:num>
  <w:num w:numId="11">
    <w:abstractNumId w:val="3"/>
  </w:num>
  <w:num w:numId="12">
    <w:abstractNumId w:val="1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319F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5BE5"/>
    <w:rsid w:val="00154194"/>
    <w:rsid w:val="001618D2"/>
    <w:rsid w:val="0018175B"/>
    <w:rsid w:val="00181C28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4D43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20113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7236"/>
    <w:rsid w:val="003B7C5A"/>
    <w:rsid w:val="003C016E"/>
    <w:rsid w:val="003C2C30"/>
    <w:rsid w:val="003E0FCD"/>
    <w:rsid w:val="003E1BC4"/>
    <w:rsid w:val="003E4227"/>
    <w:rsid w:val="003F0CC5"/>
    <w:rsid w:val="004032BC"/>
    <w:rsid w:val="00412CFB"/>
    <w:rsid w:val="00420AFB"/>
    <w:rsid w:val="00426790"/>
    <w:rsid w:val="004306B6"/>
    <w:rsid w:val="00430CDB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0C06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02D5"/>
    <w:rsid w:val="00637718"/>
    <w:rsid w:val="00642568"/>
    <w:rsid w:val="0068020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504B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1B71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1731E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3D72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0B10"/>
    <w:rsid w:val="00AC2F65"/>
    <w:rsid w:val="00AE166A"/>
    <w:rsid w:val="00AF037B"/>
    <w:rsid w:val="00AF0624"/>
    <w:rsid w:val="00AF1D95"/>
    <w:rsid w:val="00B04EAA"/>
    <w:rsid w:val="00B26A52"/>
    <w:rsid w:val="00B31790"/>
    <w:rsid w:val="00B438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9B4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45A3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D04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9093FE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B4469-3887-473A-954E-62C2FFFA9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39</TotalTime>
  <Pages>4</Pages>
  <Words>1075</Words>
  <Characters>6133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29</cp:revision>
  <cp:lastPrinted>2018-04-05T01:06:00Z</cp:lastPrinted>
  <dcterms:created xsi:type="dcterms:W3CDTF">2019-02-04T07:47:00Z</dcterms:created>
  <dcterms:modified xsi:type="dcterms:W3CDTF">2019-09-03T03:57:00Z</dcterms:modified>
</cp:coreProperties>
</file>